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595639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9563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9563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95639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0466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1.2.0.5А (1.2.0.3А)-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fldSimple w:instr=" DOCVARIABLE izm_date \* MERGEFORMAT ">
        <w:r w:rsidR="00595639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fldSimple w:instr=" DOCVARIABLE rbtd_name \* MERGEFORMAT ">
        <w:r w:rsidR="0004664C" w:rsidRPr="0004664C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04664C" w:rsidRPr="0004664C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04664C" w:rsidRPr="0004664C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04664C" w:rsidRPr="0004664C">
          <w:rPr>
            <w:u w:val="single"/>
          </w:rPr>
          <w:t xml:space="preserve"> 1.2.0.5А (1.2.0.3А)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04664C" w:rsidRPr="0004664C">
          <w:rPr>
            <w:rStyle w:val="aa"/>
          </w:rPr>
          <w:t xml:space="preserve"> Воспитатель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04664C" w:rsidRPr="0004664C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04664C" w:rsidRPr="0004664C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A15914" w:rsidRPr="00376915" w:rsidTr="00576095">
        <w:trPr>
          <w:jc w:val="center"/>
        </w:trPr>
        <w:tc>
          <w:tcPr>
            <w:tcW w:w="5208" w:type="dxa"/>
            <w:vAlign w:val="center"/>
          </w:tcPr>
          <w:p w:rsidR="00A15914" w:rsidRPr="00376915" w:rsidRDefault="00A15914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A15914" w:rsidRPr="00376915" w:rsidRDefault="00A15914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A15914" w:rsidRPr="00376915" w:rsidRDefault="00A15914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A15914" w:rsidRPr="00376915" w:rsidRDefault="00A15914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E47360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E47360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CC40D6" w:rsidRPr="00CC6995" w:rsidTr="00234932">
        <w:trPr>
          <w:jc w:val="center"/>
        </w:trPr>
        <w:tc>
          <w:tcPr>
            <w:tcW w:w="2969" w:type="dxa"/>
            <w:vAlign w:val="center"/>
          </w:tcPr>
          <w:p w:rsidR="00CC40D6" w:rsidRDefault="00CC40D6" w:rsidP="002C0F20">
            <w:pPr>
              <w:pStyle w:val="a8"/>
            </w:pPr>
            <w:bookmarkStart w:id="8" w:name="dopzona2" w:colFirst="0" w:colLast="0"/>
            <w:bookmarkStart w:id="9" w:name="dopzona1" w:colFirst="0" w:colLast="0"/>
            <w:bookmarkStart w:id="10" w:name="_GoBack" w:colFirst="1" w:colLast="4"/>
            <w:r>
              <w:t>Кабинет №</w:t>
            </w:r>
            <w:r w:rsidR="002765CF">
              <w:t xml:space="preserve"> </w:t>
            </w:r>
            <w:r>
              <w:t>48</w:t>
            </w:r>
          </w:p>
        </w:tc>
        <w:tc>
          <w:tcPr>
            <w:tcW w:w="1842" w:type="dxa"/>
            <w:vAlign w:val="center"/>
          </w:tcPr>
          <w:p w:rsidR="00CC40D6" w:rsidRPr="00CC6995" w:rsidRDefault="00CC40D6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CC40D6" w:rsidRPr="00B74A4B" w:rsidRDefault="00CC40D6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CC40D6" w:rsidRPr="00B74A4B" w:rsidRDefault="00CC40D6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CC40D6" w:rsidRPr="00CC6995" w:rsidRDefault="00CC40D6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CC40D6" w:rsidRPr="00CC6995" w:rsidRDefault="00CC40D6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fact_column"/>
            <w:bookmarkEnd w:id="14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CC6995" w:rsidRDefault="00AD7C32" w:rsidP="00883461">
            <w:pPr>
              <w:pStyle w:val="a8"/>
            </w:pPr>
            <w:bookmarkStart w:id="15" w:name="norm_column"/>
            <w:bookmarkEnd w:id="15"/>
            <w:r>
              <w:t>Нормативное</w:t>
            </w: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kut_column"/>
            <w:bookmarkEnd w:id="16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7" w:name="time_column"/>
            <w:bookmarkEnd w:id="17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3A2CA0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 №</w:t>
            </w:r>
            <w:r w:rsidR="002765CF">
              <w:rPr>
                <w:b/>
              </w:rPr>
              <w:t xml:space="preserve"> </w:t>
            </w:r>
            <w:r>
              <w:rPr>
                <w:b/>
              </w:rPr>
              <w:t>48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  <w:r w:rsidRPr="00022DD0">
              <w:rPr>
                <w:b/>
              </w:rPr>
              <w:t>20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3A2CA0" w:rsidP="00883461">
            <w:pPr>
              <w:pStyle w:val="a8"/>
            </w:pPr>
            <w:r>
              <w:t>371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3A2CA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3A2CA0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Кабинет №</w:t>
            </w:r>
            <w:r w:rsidR="002765CF">
              <w:rPr>
                <w:b/>
              </w:rPr>
              <w:t xml:space="preserve"> </w:t>
            </w:r>
            <w:r>
              <w:rPr>
                <w:b/>
              </w:rPr>
              <w:t>48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  <w:r w:rsidRPr="00022DD0">
              <w:rPr>
                <w:b/>
              </w:rPr>
              <w:t>10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3A2CA0" w:rsidP="00883461">
            <w:pPr>
              <w:pStyle w:val="a8"/>
            </w:pPr>
            <w:r>
              <w:t>371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3A2CA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3A2CA0" w:rsidRPr="003A2CA0">
          <w:rPr>
            <w:bCs/>
          </w:rPr>
          <w:t>-</w:t>
        </w:r>
        <w:r w:rsidR="003A2CA0" w:rsidRPr="003A2CA0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3A2CA0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95639" w:rsidTr="0059563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95639" w:rsidRDefault="00595639" w:rsidP="00AA46ED">
            <w:pPr>
              <w:pStyle w:val="a8"/>
            </w:pPr>
            <w:r w:rsidRPr="00595639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9563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95639" w:rsidRDefault="00595639" w:rsidP="00AA46ED">
            <w:pPr>
              <w:pStyle w:val="a8"/>
            </w:pPr>
            <w:r w:rsidRPr="00595639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9563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9563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59563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95639" w:rsidRDefault="00595639" w:rsidP="00AA46ED">
            <w:pPr>
              <w:pStyle w:val="a8"/>
            </w:pPr>
            <w:r w:rsidRPr="00595639">
              <w:t>Колесников Д.А.</w:t>
            </w:r>
          </w:p>
        </w:tc>
      </w:tr>
      <w:tr w:rsidR="00AA46ED" w:rsidRPr="00595639" w:rsidTr="0059563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595639" w:rsidRDefault="00595639" w:rsidP="00AA46ED">
            <w:pPr>
              <w:pStyle w:val="a8"/>
              <w:rPr>
                <w:b/>
                <w:vertAlign w:val="superscript"/>
              </w:rPr>
            </w:pPr>
            <w:r w:rsidRPr="0059563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59563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595639" w:rsidRDefault="00595639" w:rsidP="00AA46ED">
            <w:pPr>
              <w:pStyle w:val="a8"/>
              <w:rPr>
                <w:b/>
                <w:vertAlign w:val="superscript"/>
              </w:rPr>
            </w:pPr>
            <w:r w:rsidRPr="0059563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59563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595639" w:rsidRDefault="00595639" w:rsidP="00AA46ED">
            <w:pPr>
              <w:pStyle w:val="a8"/>
              <w:rPr>
                <w:b/>
                <w:vertAlign w:val="superscript"/>
              </w:rPr>
            </w:pPr>
            <w:r w:rsidRPr="005956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59563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595639" w:rsidRDefault="00595639" w:rsidP="00AA46ED">
            <w:pPr>
              <w:pStyle w:val="a8"/>
              <w:rPr>
                <w:b/>
                <w:vertAlign w:val="superscript"/>
              </w:rPr>
            </w:pPr>
            <w:r w:rsidRPr="00595639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0466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1.2.0.5А (1.2.0.3А)-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4736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47360" w:rsidRPr="009E2A4C">
            <w:rPr>
              <w:rStyle w:val="ad"/>
              <w:sz w:val="20"/>
              <w:szCs w:val="20"/>
            </w:rPr>
            <w:fldChar w:fldCharType="separate"/>
          </w:r>
          <w:r w:rsidR="0004664C">
            <w:rPr>
              <w:rStyle w:val="ad"/>
              <w:noProof/>
              <w:sz w:val="20"/>
              <w:szCs w:val="20"/>
            </w:rPr>
            <w:t>1</w:t>
          </w:r>
          <w:r w:rsidR="00E4736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04664C" w:rsidRPr="0004664C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2 "/>
    <w:docVar w:name="colrab_anal" w:val=" 21 "/>
    <w:docVar w:name="colraball" w:val="    "/>
    <w:docVar w:name="colwom" w:val=" 2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2EAA2E41FE704B7E831BE338D13EF50B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5А (1.2.0.3А)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7ABD3240405E4557B515403CACD164A9"/>
    <w:docVar w:name="rm_id" w:val="10"/>
    <w:docVar w:name="rm_name" w:val=" Воспитатель "/>
    <w:docVar w:name="rm_number" w:val=" 1.2.0.5А (1.2.0.3А) 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Кабинет №27 /работа с документами/"/>
    <w:docVar w:name="zona_time" w:val="10"/>
  </w:docVars>
  <w:rsids>
    <w:rsidRoot w:val="007B2093"/>
    <w:rsid w:val="00022DD0"/>
    <w:rsid w:val="00025683"/>
    <w:rsid w:val="0004130D"/>
    <w:rsid w:val="0004664C"/>
    <w:rsid w:val="00046815"/>
    <w:rsid w:val="0005566C"/>
    <w:rsid w:val="000624A8"/>
    <w:rsid w:val="000D1F5B"/>
    <w:rsid w:val="000F3C2A"/>
    <w:rsid w:val="00110025"/>
    <w:rsid w:val="001429B1"/>
    <w:rsid w:val="001607C8"/>
    <w:rsid w:val="001A500C"/>
    <w:rsid w:val="001F4D8D"/>
    <w:rsid w:val="00200F93"/>
    <w:rsid w:val="00234932"/>
    <w:rsid w:val="002765CF"/>
    <w:rsid w:val="002C0F20"/>
    <w:rsid w:val="002D2C5B"/>
    <w:rsid w:val="002E55C6"/>
    <w:rsid w:val="00305B2F"/>
    <w:rsid w:val="00332F2D"/>
    <w:rsid w:val="00367816"/>
    <w:rsid w:val="003876C3"/>
    <w:rsid w:val="003A2CA0"/>
    <w:rsid w:val="003B5990"/>
    <w:rsid w:val="003C24DB"/>
    <w:rsid w:val="00402CAC"/>
    <w:rsid w:val="00444410"/>
    <w:rsid w:val="004A47AD"/>
    <w:rsid w:val="004B1D30"/>
    <w:rsid w:val="004C4DB2"/>
    <w:rsid w:val="004F5FAF"/>
    <w:rsid w:val="00563E94"/>
    <w:rsid w:val="00576095"/>
    <w:rsid w:val="00595639"/>
    <w:rsid w:val="0059764D"/>
    <w:rsid w:val="005A3A36"/>
    <w:rsid w:val="005B466C"/>
    <w:rsid w:val="005B7FE8"/>
    <w:rsid w:val="005C0A9A"/>
    <w:rsid w:val="005E714A"/>
    <w:rsid w:val="00627835"/>
    <w:rsid w:val="006807F3"/>
    <w:rsid w:val="0069682B"/>
    <w:rsid w:val="006C28B3"/>
    <w:rsid w:val="007049EB"/>
    <w:rsid w:val="00710271"/>
    <w:rsid w:val="00717C9F"/>
    <w:rsid w:val="00742ED9"/>
    <w:rsid w:val="00754D38"/>
    <w:rsid w:val="0076042D"/>
    <w:rsid w:val="0076514C"/>
    <w:rsid w:val="007B2093"/>
    <w:rsid w:val="007D1852"/>
    <w:rsid w:val="007D2CEA"/>
    <w:rsid w:val="00834DF6"/>
    <w:rsid w:val="00883461"/>
    <w:rsid w:val="008A2A82"/>
    <w:rsid w:val="008E68DE"/>
    <w:rsid w:val="0090588D"/>
    <w:rsid w:val="009272FD"/>
    <w:rsid w:val="0092778A"/>
    <w:rsid w:val="00967790"/>
    <w:rsid w:val="00A12349"/>
    <w:rsid w:val="00A15914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C568D"/>
    <w:rsid w:val="00C02721"/>
    <w:rsid w:val="00C21B98"/>
    <w:rsid w:val="00C62CB2"/>
    <w:rsid w:val="00C8074E"/>
    <w:rsid w:val="00CC40D6"/>
    <w:rsid w:val="00CE3307"/>
    <w:rsid w:val="00D76DF8"/>
    <w:rsid w:val="00D81240"/>
    <w:rsid w:val="00DB5302"/>
    <w:rsid w:val="00DD021B"/>
    <w:rsid w:val="00DD6B1F"/>
    <w:rsid w:val="00E124F4"/>
    <w:rsid w:val="00E30A29"/>
    <w:rsid w:val="00E36337"/>
    <w:rsid w:val="00E47360"/>
    <w:rsid w:val="00E74D05"/>
    <w:rsid w:val="00EB72AD"/>
    <w:rsid w:val="00EC37A1"/>
    <w:rsid w:val="00ED7372"/>
    <w:rsid w:val="00EE67B2"/>
    <w:rsid w:val="00EF3DC4"/>
    <w:rsid w:val="00F00FBC"/>
    <w:rsid w:val="00F76072"/>
    <w:rsid w:val="00F92940"/>
    <w:rsid w:val="00F962FA"/>
    <w:rsid w:val="00F97268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39538-F85C-4532-96F8-61BF447B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2014-05-24T18:47:00Z</dcterms:created>
  <dcterms:modified xsi:type="dcterms:W3CDTF">2017-01-16T13:15:00Z</dcterms:modified>
</cp:coreProperties>
</file>